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C3B0B" w:rsidRDefault="00EC3B0B" w:rsidP="00EC3B0B">
      <w:pPr>
        <w:pStyle w:val="berschrift1"/>
      </w:pPr>
      <w:r>
        <w:t>Formularerstellung - fertig</w:t>
      </w:r>
    </w:p>
    <w:p w:rsidR="00EC3B0B" w:rsidRDefault="00EC3B0B" w:rsidP="00EC3B0B"/>
    <w:p w:rsidR="00EC3B0B" w:rsidRDefault="00EC3B0B" w:rsidP="00EC3B0B">
      <w:r>
        <w:t>Bestellformular</w:t>
      </w:r>
    </w:p>
    <w:p w:rsidR="00EC3B0B" w:rsidRDefault="00EC3B0B" w:rsidP="00EC3B0B">
      <w:r>
        <w:t xml:space="preserve">Onlinekurse </w:t>
      </w:r>
    </w:p>
    <w:p w:rsidR="00EC3B0B" w:rsidRDefault="00EC3B0B" w:rsidP="00EC3B0B"/>
    <w:p w:rsidR="00EC3B0B" w:rsidRDefault="00EC3B0B" w:rsidP="00EC3B0B"/>
    <w:tbl>
      <w:tblPr>
        <w:tblW w:w="9760" w:type="dxa"/>
        <w:tblLook w:val="04A0" w:firstRow="1" w:lastRow="0" w:firstColumn="1" w:lastColumn="0" w:noHBand="0" w:noVBand="1"/>
      </w:tblPr>
      <w:tblGrid>
        <w:gridCol w:w="4880"/>
        <w:gridCol w:w="4880"/>
      </w:tblGrid>
      <w:tr w:rsidR="00EC3B0B">
        <w:trPr>
          <w:trHeight w:val="614"/>
        </w:trPr>
        <w:tc>
          <w:tcPr>
            <w:tcW w:w="4880" w:type="dxa"/>
            <w:shd w:val="clear" w:color="auto" w:fill="auto"/>
          </w:tcPr>
          <w:p w:rsidR="00EC3B0B" w:rsidRDefault="00EC3B0B">
            <w:r w:rsidRPr="00A575BD">
              <w:t>Ansprechpartner:</w:t>
            </w:r>
          </w:p>
        </w:tc>
        <w:tc>
          <w:tcPr>
            <w:tcW w:w="4880" w:type="dxa"/>
            <w:shd w:val="clear" w:color="auto" w:fill="auto"/>
          </w:tcPr>
          <w:p w:rsidR="00EC3B0B" w:rsidRDefault="00EC3B0B">
            <w:r>
              <w:t>Robert</w:t>
            </w:r>
          </w:p>
        </w:tc>
      </w:tr>
      <w:tr w:rsidR="00EC3B0B">
        <w:trPr>
          <w:trHeight w:val="599"/>
        </w:trPr>
        <w:tc>
          <w:tcPr>
            <w:tcW w:w="4880" w:type="dxa"/>
            <w:shd w:val="clear" w:color="auto" w:fill="auto"/>
          </w:tcPr>
          <w:p w:rsidR="00EC3B0B" w:rsidRDefault="00EC3B0B">
            <w:r w:rsidRPr="00A575BD">
              <w:t>Gewünschte Kurse:</w:t>
            </w:r>
          </w:p>
        </w:tc>
        <w:tc>
          <w:tcPr>
            <w:tcW w:w="4880" w:type="dxa"/>
            <w:shd w:val="clear" w:color="auto" w:fill="auto"/>
          </w:tcPr>
          <w:p w:rsidR="00EC3B0B" w:rsidRDefault="00EC3B0B">
            <w:pPr>
              <w:tabs>
                <w:tab w:val="left" w:pos="1080"/>
              </w:tabs>
            </w:pPr>
            <w:r>
              <w:rPr>
                <w:rFonts w:ascii="MS Gothic" w:eastAsia="MS Gothic" w:hAnsi="MS Gothic" w:hint="eastAsia"/>
              </w:rPr>
              <w:t>☒</w:t>
            </w:r>
            <w:r>
              <w:t xml:space="preserve"> Excel</w:t>
            </w:r>
          </w:p>
          <w:p w:rsidR="00EC3B0B" w:rsidRDefault="00EC3B0B">
            <w:pPr>
              <w:tabs>
                <w:tab w:val="left" w:pos="1080"/>
              </w:tabs>
            </w:pPr>
            <w:r>
              <w:rPr>
                <w:rFonts w:ascii="MS Gothic" w:eastAsia="MS Gothic" w:hAnsi="MS Gothic" w:hint="eastAsia"/>
              </w:rPr>
              <w:t>☒</w:t>
            </w:r>
            <w:r>
              <w:t xml:space="preserve"> Word</w:t>
            </w:r>
          </w:p>
          <w:p w:rsidR="00EC3B0B" w:rsidRDefault="00EC3B0B">
            <w:pPr>
              <w:tabs>
                <w:tab w:val="left" w:pos="1080"/>
              </w:tabs>
            </w:pPr>
            <w:r>
              <w:rPr>
                <w:rFonts w:ascii="MS Gothic" w:eastAsia="MS Gothic" w:hAnsi="MS Gothic" w:hint="eastAsia"/>
              </w:rPr>
              <w:t>☐</w:t>
            </w:r>
            <w:r>
              <w:t xml:space="preserve"> PowerPoint</w:t>
            </w:r>
          </w:p>
          <w:p w:rsidR="00EC3B0B" w:rsidRDefault="00EC3B0B">
            <w:pPr>
              <w:tabs>
                <w:tab w:val="left" w:pos="1080"/>
              </w:tabs>
            </w:pPr>
            <w:r>
              <w:rPr>
                <w:rFonts w:ascii="MS Gothic" w:eastAsia="MS Gothic" w:hAnsi="MS Gothic" w:hint="eastAsia"/>
              </w:rPr>
              <w:t>☐</w:t>
            </w:r>
            <w:r>
              <w:t xml:space="preserve"> OneNote</w:t>
            </w:r>
          </w:p>
        </w:tc>
      </w:tr>
      <w:tr w:rsidR="00EC3B0B">
        <w:trPr>
          <w:trHeight w:val="567"/>
        </w:trPr>
        <w:tc>
          <w:tcPr>
            <w:tcW w:w="4880" w:type="dxa"/>
            <w:shd w:val="clear" w:color="auto" w:fill="auto"/>
          </w:tcPr>
          <w:p w:rsidR="00EC3B0B" w:rsidRDefault="00EC3B0B">
            <w:r w:rsidRPr="00A575BD">
              <w:t>Bereitstellung via:</w:t>
            </w:r>
          </w:p>
        </w:tc>
        <w:tc>
          <w:tcPr>
            <w:tcW w:w="4880" w:type="dxa"/>
            <w:shd w:val="clear" w:color="auto" w:fill="auto"/>
          </w:tcPr>
          <w:p w:rsidR="00EC3B0B" w:rsidRDefault="00EC3B0B">
            <w:r>
              <w:t>Online (Download)</w:t>
            </w:r>
          </w:p>
        </w:tc>
      </w:tr>
      <w:tr w:rsidR="00EC3B0B">
        <w:trPr>
          <w:trHeight w:val="567"/>
        </w:trPr>
        <w:tc>
          <w:tcPr>
            <w:tcW w:w="4880" w:type="dxa"/>
            <w:shd w:val="clear" w:color="auto" w:fill="auto"/>
          </w:tcPr>
          <w:p w:rsidR="00EC3B0B" w:rsidRDefault="00EC3B0B">
            <w:r w:rsidRPr="00A575BD">
              <w:t>Lieferdatum:</w:t>
            </w:r>
          </w:p>
        </w:tc>
        <w:tc>
          <w:tcPr>
            <w:tcW w:w="4880" w:type="dxa"/>
            <w:shd w:val="clear" w:color="auto" w:fill="auto"/>
          </w:tcPr>
          <w:p w:rsidR="00EC3B0B" w:rsidRDefault="00EC3B0B">
            <w:r>
              <w:t>22.09.2023</w:t>
            </w:r>
          </w:p>
        </w:tc>
      </w:tr>
      <w:tr w:rsidR="00EC3B0B">
        <w:trPr>
          <w:trHeight w:val="567"/>
        </w:trPr>
        <w:tc>
          <w:tcPr>
            <w:tcW w:w="4880" w:type="dxa"/>
            <w:shd w:val="clear" w:color="auto" w:fill="auto"/>
          </w:tcPr>
          <w:p w:rsidR="00EC3B0B" w:rsidRDefault="00EC3B0B">
            <w:r w:rsidRPr="00A575BD">
              <w:t>Gewünschter Zeitraum:</w:t>
            </w:r>
          </w:p>
        </w:tc>
        <w:tc>
          <w:tcPr>
            <w:tcW w:w="4880" w:type="dxa"/>
            <w:shd w:val="clear" w:color="auto" w:fill="auto"/>
          </w:tcPr>
          <w:p w:rsidR="00EC3B0B" w:rsidRDefault="00EC3B0B">
            <w:r>
              <w:t>Zwei Tage</w:t>
            </w:r>
          </w:p>
        </w:tc>
      </w:tr>
      <w:tr w:rsidR="00EC3B0B">
        <w:trPr>
          <w:trHeight w:val="567"/>
        </w:trPr>
        <w:tc>
          <w:tcPr>
            <w:tcW w:w="4880" w:type="dxa"/>
            <w:shd w:val="clear" w:color="auto" w:fill="auto"/>
          </w:tcPr>
          <w:p w:rsidR="00EC3B0B" w:rsidRDefault="00EC3B0B">
            <w:r w:rsidRPr="00A575BD">
              <w:t>Anzahl der Teilnehmer:</w:t>
            </w:r>
          </w:p>
        </w:tc>
        <w:tc>
          <w:tcPr>
            <w:tcW w:w="4880" w:type="dxa"/>
            <w:shd w:val="clear" w:color="auto" w:fill="auto"/>
          </w:tcPr>
          <w:p w:rsidR="00EC3B0B" w:rsidRDefault="00EC3B0B">
            <w:r>
              <w:t>1 bis 6</w:t>
            </w:r>
          </w:p>
        </w:tc>
      </w:tr>
      <w:tr w:rsidR="00EC3B0B">
        <w:trPr>
          <w:trHeight w:val="614"/>
        </w:trPr>
        <w:tc>
          <w:tcPr>
            <w:tcW w:w="4880" w:type="dxa"/>
            <w:shd w:val="clear" w:color="auto" w:fill="auto"/>
          </w:tcPr>
          <w:p w:rsidR="00EC3B0B" w:rsidRDefault="00EC3B0B">
            <w:r w:rsidRPr="00A575BD">
              <w:t>Gewünschtes Logo:</w:t>
            </w:r>
          </w:p>
        </w:tc>
        <w:tc>
          <w:tcPr>
            <w:tcW w:w="4880" w:type="dxa"/>
            <w:shd w:val="clear" w:color="auto" w:fill="auto"/>
            <w:vAlign w:val="center"/>
          </w:tcPr>
          <w:p w:rsidR="00EC3B0B" w:rsidRDefault="0043662C">
            <w:pPr>
              <w:jc w:val="center"/>
            </w:pPr>
            <w:r w:rsidRPr="00AB11BC">
              <w:rPr>
                <w:noProof/>
              </w:rPr>
              <w:drawing>
                <wp:inline distT="0" distB="0" distL="0" distR="0">
                  <wp:extent cx="1259840" cy="1524000"/>
                  <wp:effectExtent l="0" t="0" r="0" b="0"/>
                  <wp:docPr id="1476687280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3B0B">
        <w:trPr>
          <w:trHeight w:val="614"/>
        </w:trPr>
        <w:tc>
          <w:tcPr>
            <w:tcW w:w="4880" w:type="dxa"/>
            <w:shd w:val="clear" w:color="auto" w:fill="auto"/>
          </w:tcPr>
          <w:p w:rsidR="00EC3B0B" w:rsidRDefault="00EC3B0B">
            <w:bookmarkStart w:id="0" w:name="_Hlk145707284"/>
            <w:r w:rsidRPr="00A575BD">
              <w:t>Anmerkungen</w:t>
            </w:r>
            <w:bookmarkEnd w:id="0"/>
            <w:r w:rsidRPr="00A575BD">
              <w:t>:</w:t>
            </w:r>
          </w:p>
        </w:tc>
        <w:tc>
          <w:tcPr>
            <w:tcW w:w="4880" w:type="dxa"/>
            <w:shd w:val="clear" w:color="auto" w:fill="auto"/>
          </w:tcPr>
          <w:p w:rsidR="00EC3B0B" w:rsidRDefault="00EC3B0B">
            <w:r>
              <w:t xml:space="preserve">Formulare sind klasse </w:t>
            </w:r>
            <w:r>
              <w:rPr>
                <w:rFonts w:ascii="Segoe UI Emoji" w:eastAsia="Segoe UI Emoji" w:hAnsi="Segoe UI Emoji" w:cs="Segoe UI Emoji"/>
              </w:rPr>
              <w:t>😘</w:t>
            </w:r>
          </w:p>
        </w:tc>
      </w:tr>
    </w:tbl>
    <w:p w:rsidR="00EC3B0B" w:rsidRDefault="00EC3B0B" w:rsidP="00EC3B0B"/>
    <w:p w:rsidR="00EC3B0B" w:rsidRPr="002670DE" w:rsidRDefault="00EC3B0B" w:rsidP="00EC3B0B"/>
    <w:p w:rsidR="00F741C1" w:rsidRDefault="00F741C1" w:rsidP="002670DE"/>
    <w:p w:rsidR="00F741C1" w:rsidRDefault="00F741C1" w:rsidP="002670DE"/>
    <w:p w:rsidR="00CA3B74" w:rsidRPr="002670DE" w:rsidRDefault="00CA3B74" w:rsidP="002670DE"/>
    <w:sectPr w:rsidR="00CA3B74" w:rsidRPr="002670DE" w:rsidSect="00260546">
      <w:headerReference w:type="default" r:id="rId8"/>
      <w:footerReference w:type="default" r:id="rId9"/>
      <w:pgSz w:w="11906" w:h="16838"/>
      <w:pgMar w:top="22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9668B" w:rsidRDefault="00D9668B">
      <w:r>
        <w:separator/>
      </w:r>
    </w:p>
  </w:endnote>
  <w:endnote w:type="continuationSeparator" w:id="0">
    <w:p w:rsidR="00D9668B" w:rsidRDefault="00D9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34D99" w:rsidRPr="002A708D" w:rsidRDefault="00934D99" w:rsidP="002A708D">
    <w:pPr>
      <w:pStyle w:val="Fuzeile"/>
    </w:pPr>
    <w:r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9668B" w:rsidRDefault="00D9668B">
      <w:r>
        <w:separator/>
      </w:r>
    </w:p>
  </w:footnote>
  <w:footnote w:type="continuationSeparator" w:id="0">
    <w:p w:rsidR="00D9668B" w:rsidRDefault="00D96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7E7A" w:rsidRDefault="0043662C" w:rsidP="002670DE"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3661410</wp:posOffset>
          </wp:positionH>
          <wp:positionV relativeFrom="paragraph">
            <wp:posOffset>-351155</wp:posOffset>
          </wp:positionV>
          <wp:extent cx="2270760" cy="1000760"/>
          <wp:effectExtent l="0" t="0" r="0" b="0"/>
          <wp:wrapNone/>
          <wp:docPr id="1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1000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34D99" w:rsidRPr="002A708D">
      <w:t xml:space="preserve">© </w:t>
    </w:r>
    <w:r w:rsidR="00A93E04">
      <w:t>202</w:t>
    </w:r>
    <w:r w:rsidR="00112EB8">
      <w:t>3</w:t>
    </w:r>
    <w:r w:rsidR="00934D99" w:rsidRPr="002A708D">
      <w:t xml:space="preserve"> Klingenberg-IT, </w:t>
    </w:r>
    <w:r w:rsidR="002670DE">
      <w:t xml:space="preserve">Robert Klingenberg, </w:t>
    </w:r>
  </w:p>
  <w:p w:rsidR="002670DE" w:rsidRPr="002670DE" w:rsidRDefault="00447E7A" w:rsidP="002670DE">
    <w:pPr>
      <w:rPr>
        <w:lang w:val="en-US"/>
      </w:rPr>
    </w:pPr>
    <w:r>
      <w:t>Hundertster Weg 8d</w:t>
    </w:r>
    <w:r w:rsidR="00934D99" w:rsidRPr="002A708D">
      <w:t xml:space="preserve">, </w:t>
    </w:r>
    <w:r>
      <w:t>27753 Delmenhorst</w:t>
    </w:r>
    <w:r w:rsidR="00934D99">
      <w:br/>
    </w:r>
    <w:r w:rsidR="002670DE">
      <w:t xml:space="preserve">Tel. </w:t>
    </w:r>
    <w:r w:rsidR="002670DE" w:rsidRPr="002670DE">
      <w:rPr>
        <w:lang w:val="en-US"/>
      </w:rPr>
      <w:t>+49 (0)</w:t>
    </w:r>
    <w:r>
      <w:rPr>
        <w:lang w:val="en-US"/>
      </w:rPr>
      <w:t>4221-8008593</w:t>
    </w:r>
    <w:r w:rsidR="002670DE" w:rsidRPr="002670DE">
      <w:rPr>
        <w:lang w:val="en-US"/>
      </w:rPr>
      <w:t xml:space="preserve"> Fax </w:t>
    </w:r>
    <w:r w:rsidRPr="002670DE">
      <w:rPr>
        <w:lang w:val="en-US"/>
      </w:rPr>
      <w:t>+49 (0)</w:t>
    </w:r>
    <w:r>
      <w:rPr>
        <w:lang w:val="en-US"/>
      </w:rPr>
      <w:t>4221-8008594</w:t>
    </w:r>
  </w:p>
  <w:p w:rsidR="002670DE" w:rsidRPr="002670DE" w:rsidRDefault="002670DE" w:rsidP="002670DE">
    <w:pPr>
      <w:rPr>
        <w:lang w:val="en-US"/>
      </w:rPr>
    </w:pPr>
    <w:r w:rsidRPr="002670DE">
      <w:rPr>
        <w:lang w:val="en-US"/>
      </w:rPr>
      <w:t xml:space="preserve">Email </w:t>
    </w:r>
    <w:hyperlink r:id="rId2" w:history="1">
      <w:r w:rsidRPr="002670DE">
        <w:rPr>
          <w:rStyle w:val="Hyperlink"/>
          <w:lang w:val="en-US"/>
        </w:rPr>
        <w:t>Klingenberg@Klingenberg-IT.de</w:t>
      </w:r>
    </w:hyperlink>
  </w:p>
  <w:p w:rsidR="00934D99" w:rsidRPr="002670DE" w:rsidRDefault="00000000" w:rsidP="002670DE">
    <w:pPr>
      <w:rPr>
        <w:lang w:val="en-US"/>
      </w:rPr>
    </w:pPr>
    <w:hyperlink r:id="rId3" w:history="1">
      <w:r w:rsidR="00785573" w:rsidRPr="00F21B44">
        <w:rPr>
          <w:rStyle w:val="Hyperlink"/>
          <w:lang w:val="en-US"/>
        </w:rPr>
        <w:t>https://www.klingenberg-it.de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40FAB"/>
    <w:multiLevelType w:val="hybridMultilevel"/>
    <w:tmpl w:val="7CFA0182"/>
    <w:lvl w:ilvl="0" w:tplc="70E2F6EC">
      <w:start w:val="198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5873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B52"/>
    <w:rsid w:val="000403A0"/>
    <w:rsid w:val="00043A82"/>
    <w:rsid w:val="000F06DD"/>
    <w:rsid w:val="00112EB8"/>
    <w:rsid w:val="0011715A"/>
    <w:rsid w:val="001314FB"/>
    <w:rsid w:val="00191158"/>
    <w:rsid w:val="001D3911"/>
    <w:rsid w:val="00234976"/>
    <w:rsid w:val="00260546"/>
    <w:rsid w:val="002670DE"/>
    <w:rsid w:val="00285D80"/>
    <w:rsid w:val="00287B4A"/>
    <w:rsid w:val="002A708D"/>
    <w:rsid w:val="002B3947"/>
    <w:rsid w:val="002F5B76"/>
    <w:rsid w:val="00386D64"/>
    <w:rsid w:val="003E3CA7"/>
    <w:rsid w:val="0043662C"/>
    <w:rsid w:val="00447E7A"/>
    <w:rsid w:val="00464DF9"/>
    <w:rsid w:val="00513653"/>
    <w:rsid w:val="00530869"/>
    <w:rsid w:val="00534917"/>
    <w:rsid w:val="00560E9A"/>
    <w:rsid w:val="005962C1"/>
    <w:rsid w:val="005B5C85"/>
    <w:rsid w:val="005B7B83"/>
    <w:rsid w:val="00602A7A"/>
    <w:rsid w:val="006C507B"/>
    <w:rsid w:val="006D7B52"/>
    <w:rsid w:val="00785573"/>
    <w:rsid w:val="00800ED7"/>
    <w:rsid w:val="008040FF"/>
    <w:rsid w:val="00882EF4"/>
    <w:rsid w:val="00911ED4"/>
    <w:rsid w:val="00924E24"/>
    <w:rsid w:val="00934D99"/>
    <w:rsid w:val="00955533"/>
    <w:rsid w:val="00973D7E"/>
    <w:rsid w:val="009D56A2"/>
    <w:rsid w:val="00A35846"/>
    <w:rsid w:val="00A93E04"/>
    <w:rsid w:val="00B14517"/>
    <w:rsid w:val="00B16D53"/>
    <w:rsid w:val="00B44487"/>
    <w:rsid w:val="00B53A48"/>
    <w:rsid w:val="00BA0E4A"/>
    <w:rsid w:val="00BA71FF"/>
    <w:rsid w:val="00BD6CAD"/>
    <w:rsid w:val="00BE04EB"/>
    <w:rsid w:val="00BF594D"/>
    <w:rsid w:val="00C166BF"/>
    <w:rsid w:val="00C25D66"/>
    <w:rsid w:val="00C41B78"/>
    <w:rsid w:val="00C509D8"/>
    <w:rsid w:val="00C84811"/>
    <w:rsid w:val="00CA3B74"/>
    <w:rsid w:val="00CC32F9"/>
    <w:rsid w:val="00CF2EE6"/>
    <w:rsid w:val="00D2348A"/>
    <w:rsid w:val="00D60F6A"/>
    <w:rsid w:val="00D83828"/>
    <w:rsid w:val="00D9668B"/>
    <w:rsid w:val="00E03488"/>
    <w:rsid w:val="00E64299"/>
    <w:rsid w:val="00E76E13"/>
    <w:rsid w:val="00EC3B0B"/>
    <w:rsid w:val="00EF68CF"/>
    <w:rsid w:val="00F10F94"/>
    <w:rsid w:val="00F51E35"/>
    <w:rsid w:val="00F53B16"/>
    <w:rsid w:val="00F741C1"/>
    <w:rsid w:val="00F8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16779CDD-0C45-491B-BEF1-A31833BB2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C3B0B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F741C1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708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708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A708D"/>
  </w:style>
  <w:style w:type="character" w:styleId="Hyperlink">
    <w:name w:val="Hyperlink"/>
    <w:rsid w:val="002670DE"/>
    <w:rPr>
      <w:color w:val="0000FF"/>
      <w:u w:val="single"/>
    </w:rPr>
  </w:style>
  <w:style w:type="character" w:customStyle="1" w:styleId="berschrift1Zchn">
    <w:name w:val="Überschrift 1 Zchn"/>
    <w:link w:val="berschrift1"/>
    <w:rsid w:val="00F741C1"/>
    <w:rPr>
      <w:rFonts w:ascii="Cambria" w:eastAsia="Times New Roman" w:hAnsi="Cambria" w:cs="Times New Roman"/>
      <w:color w:val="365F91"/>
      <w:sz w:val="32"/>
      <w:szCs w:val="32"/>
    </w:rPr>
  </w:style>
  <w:style w:type="table" w:styleId="Tabellenraster">
    <w:name w:val="Table Grid"/>
    <w:basedOn w:val="NormaleTabelle"/>
    <w:rsid w:val="00EC3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klingenberg-it.de" TargetMode="External"/><Relationship Id="rId2" Type="http://schemas.openxmlformats.org/officeDocument/2006/relationships/hyperlink" Target="mailto:Klingenberg@Klingenberg-IT.de" TargetMode="External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Klingenberg\Documents\Benutzerdefinierte%20Office-Vorlagen\Vorlage%20-Schulungsunterlag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Vorlage -Schulungsunterlagen.dotx</Template>
  <TotalTime>0</TotalTime>
  <Pages>1</Pages>
  <Words>46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EDV Grundlagen</vt:lpstr>
    </vt:vector>
  </TitlesOfParts>
  <Company/>
  <LinksUpToDate>false</LinksUpToDate>
  <CharactersWithSpaces>335</CharactersWithSpaces>
  <SharedDoc>false</SharedDoc>
  <HLinks>
    <vt:vector size="12" baseType="variant">
      <vt:variant>
        <vt:i4>2949227</vt:i4>
      </vt:variant>
      <vt:variant>
        <vt:i4>3</vt:i4>
      </vt:variant>
      <vt:variant>
        <vt:i4>0</vt:i4>
      </vt:variant>
      <vt:variant>
        <vt:i4>5</vt:i4>
      </vt:variant>
      <vt:variant>
        <vt:lpwstr>https://www.klingenberg-it.de/</vt:lpwstr>
      </vt:variant>
      <vt:variant>
        <vt:lpwstr/>
      </vt:variant>
      <vt:variant>
        <vt:i4>4194359</vt:i4>
      </vt:variant>
      <vt:variant>
        <vt:i4>0</vt:i4>
      </vt:variant>
      <vt:variant>
        <vt:i4>0</vt:i4>
      </vt:variant>
      <vt:variant>
        <vt:i4>5</vt:i4>
      </vt:variant>
      <vt:variant>
        <vt:lpwstr>mailto:Klingenberg@Klingenberg-IT.de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EDV Grundlagen</dc:title>
  <dc:subject/>
  <dc:creator>RKlingenberg</dc:creator>
  <cp:keywords/>
  <cp:lastModifiedBy>Robert Klingenberg</cp:lastModifiedBy>
  <cp:revision>2</cp:revision>
  <cp:lastPrinted>2010-09-21T21:24:00Z</cp:lastPrinted>
  <dcterms:created xsi:type="dcterms:W3CDTF">2023-09-17T19:03:00Z</dcterms:created>
  <dcterms:modified xsi:type="dcterms:W3CDTF">2023-09-17T19:03:00Z</dcterms:modified>
</cp:coreProperties>
</file>